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84" w:rsidRPr="005515EE" w:rsidRDefault="00053984" w:rsidP="00053984">
      <w:pPr>
        <w:framePr w:w="652" w:h="984" w:hSpace="180" w:wrap="auto" w:vAnchor="text" w:hAnchor="page" w:x="6022" w:y="1"/>
        <w:rPr>
          <w:noProof/>
          <w:sz w:val="28"/>
          <w:szCs w:val="28"/>
        </w:rPr>
      </w:pPr>
    </w:p>
    <w:p w:rsidR="00053984" w:rsidRPr="005515EE" w:rsidRDefault="00053984" w:rsidP="00053984">
      <w:pPr>
        <w:tabs>
          <w:tab w:val="left" w:pos="1843"/>
        </w:tabs>
        <w:jc w:val="center"/>
        <w:rPr>
          <w:sz w:val="28"/>
          <w:szCs w:val="28"/>
          <w:lang w:val="uk-UA"/>
        </w:rPr>
      </w:pPr>
    </w:p>
    <w:p w:rsidR="005B5B81" w:rsidRDefault="005B5B81" w:rsidP="0012266E">
      <w:pPr>
        <w:rPr>
          <w:sz w:val="26"/>
          <w:szCs w:val="26"/>
          <w:lang w:val="uk-UA"/>
        </w:rPr>
      </w:pPr>
    </w:p>
    <w:p w:rsidR="005B5B81" w:rsidRDefault="005B5B81" w:rsidP="0012266E">
      <w:pPr>
        <w:rPr>
          <w:sz w:val="26"/>
          <w:szCs w:val="26"/>
          <w:lang w:val="uk-UA"/>
        </w:rPr>
      </w:pPr>
    </w:p>
    <w:p w:rsidR="002E71CB" w:rsidRDefault="002E71CB" w:rsidP="005B5B81">
      <w:pPr>
        <w:ind w:left="5664" w:firstLine="708"/>
        <w:jc w:val="right"/>
        <w:rPr>
          <w:sz w:val="28"/>
          <w:szCs w:val="28"/>
          <w:lang w:val="uk-UA"/>
        </w:rPr>
        <w:sectPr w:rsidR="002E71CB" w:rsidSect="00283D0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40" w:right="850" w:bottom="180" w:left="1701" w:header="708" w:footer="708" w:gutter="0"/>
          <w:cols w:space="708"/>
          <w:docGrid w:linePitch="360"/>
        </w:sectPr>
      </w:pPr>
    </w:p>
    <w:p w:rsidR="0012266E" w:rsidRPr="00CC60D6" w:rsidRDefault="0012266E" w:rsidP="0012266E">
      <w:pPr>
        <w:rPr>
          <w:sz w:val="28"/>
          <w:szCs w:val="28"/>
          <w:lang w:val="uk-UA"/>
        </w:rPr>
      </w:pPr>
    </w:p>
    <w:p w:rsidR="0012266E" w:rsidRPr="00CC60D6" w:rsidRDefault="0012266E" w:rsidP="0012266E">
      <w:pPr>
        <w:jc w:val="center"/>
        <w:rPr>
          <w:sz w:val="28"/>
          <w:szCs w:val="28"/>
          <w:lang w:val="uk-UA"/>
        </w:rPr>
      </w:pPr>
      <w:r w:rsidRPr="00CC60D6">
        <w:rPr>
          <w:sz w:val="28"/>
          <w:szCs w:val="28"/>
          <w:lang w:val="uk-UA"/>
        </w:rPr>
        <w:t>Розподіл</w:t>
      </w:r>
    </w:p>
    <w:p w:rsidR="0012266E" w:rsidRDefault="00CC310A" w:rsidP="0012266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контейнерів для заготівлі крові та її компонентів, антикоагулянту цитрату декстрози розчину А(АЦД-А)</w:t>
      </w:r>
    </w:p>
    <w:p w:rsidR="00CC310A" w:rsidRDefault="00CC310A" w:rsidP="0012266E">
      <w:pPr>
        <w:jc w:val="center"/>
        <w:rPr>
          <w:sz w:val="26"/>
          <w:szCs w:val="26"/>
          <w:lang w:val="uk-UA"/>
        </w:rPr>
      </w:pPr>
    </w:p>
    <w:tbl>
      <w:tblPr>
        <w:tblStyle w:val="a3"/>
        <w:tblW w:w="4980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763"/>
        <w:gridCol w:w="1342"/>
        <w:gridCol w:w="1701"/>
        <w:gridCol w:w="2928"/>
        <w:gridCol w:w="2928"/>
        <w:gridCol w:w="2932"/>
      </w:tblGrid>
      <w:tr w:rsidR="002E71CB" w:rsidRPr="00656505" w:rsidTr="00CC310A">
        <w:tc>
          <w:tcPr>
            <w:tcW w:w="175" w:type="pct"/>
            <w:vAlign w:val="center"/>
          </w:tcPr>
          <w:p w:rsidR="002E71CB" w:rsidRPr="00656505" w:rsidRDefault="002E71CB" w:rsidP="00CC310A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№ з/п</w:t>
            </w:r>
          </w:p>
        </w:tc>
        <w:tc>
          <w:tcPr>
            <w:tcW w:w="1164" w:type="pct"/>
            <w:vAlign w:val="center"/>
          </w:tcPr>
          <w:p w:rsidR="002E71CB" w:rsidRPr="00656505" w:rsidRDefault="002E71CB" w:rsidP="00CC310A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Назва закладів</w:t>
            </w:r>
          </w:p>
        </w:tc>
        <w:tc>
          <w:tcPr>
            <w:tcW w:w="415" w:type="pct"/>
            <w:vAlign w:val="center"/>
          </w:tcPr>
          <w:p w:rsidR="002E71CB" w:rsidRPr="00656505" w:rsidRDefault="002E71CB" w:rsidP="00CC310A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Одиниця виміру</w:t>
            </w:r>
          </w:p>
        </w:tc>
        <w:tc>
          <w:tcPr>
            <w:tcW w:w="526" w:type="pct"/>
            <w:vAlign w:val="center"/>
          </w:tcPr>
          <w:p w:rsidR="002E71CB" w:rsidRPr="00656505" w:rsidRDefault="002E71CB" w:rsidP="00CC310A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Серія</w:t>
            </w:r>
          </w:p>
        </w:tc>
        <w:tc>
          <w:tcPr>
            <w:tcW w:w="906" w:type="pct"/>
            <w:vAlign w:val="center"/>
          </w:tcPr>
          <w:p w:rsidR="002E71CB" w:rsidRPr="00656505" w:rsidRDefault="00CC310A" w:rsidP="00CC310A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Потрійний</w:t>
            </w:r>
            <w:r w:rsidR="002E71CB" w:rsidRPr="00656505">
              <w:rPr>
                <w:lang w:val="uk-UA"/>
              </w:rPr>
              <w:t xml:space="preserve"> контейнер для крові</w:t>
            </w:r>
            <w:r w:rsidRPr="00656505">
              <w:rPr>
                <w:lang w:val="uk-UA"/>
              </w:rPr>
              <w:t xml:space="preserve"> з антико</w:t>
            </w:r>
            <w:r w:rsidR="006D3816" w:rsidRPr="00656505">
              <w:rPr>
                <w:lang w:val="uk-UA"/>
              </w:rPr>
              <w:t>агулянтом, що не містить аденін</w:t>
            </w:r>
            <w:r w:rsidRPr="00656505">
              <w:rPr>
                <w:lang w:val="uk-UA"/>
              </w:rPr>
              <w:t xml:space="preserve"> та розчином консерванту, що містить </w:t>
            </w:r>
            <w:proofErr w:type="spellStart"/>
            <w:r w:rsidRPr="00656505">
              <w:rPr>
                <w:lang w:val="uk-UA"/>
              </w:rPr>
              <w:t>аленін</w:t>
            </w:r>
            <w:proofErr w:type="spellEnd"/>
          </w:p>
        </w:tc>
        <w:tc>
          <w:tcPr>
            <w:tcW w:w="906" w:type="pct"/>
            <w:vAlign w:val="center"/>
          </w:tcPr>
          <w:p w:rsidR="002E71CB" w:rsidRPr="00656505" w:rsidRDefault="00CC310A" w:rsidP="00CC310A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 xml:space="preserve">Контейнер зчетверений пластикат ний з інтегрованим </w:t>
            </w:r>
            <w:proofErr w:type="spellStart"/>
            <w:r w:rsidRPr="00656505">
              <w:rPr>
                <w:lang w:val="uk-UA"/>
              </w:rPr>
              <w:t>лейкофільтром</w:t>
            </w:r>
            <w:proofErr w:type="spellEnd"/>
          </w:p>
        </w:tc>
        <w:tc>
          <w:tcPr>
            <w:tcW w:w="907" w:type="pct"/>
            <w:vAlign w:val="center"/>
          </w:tcPr>
          <w:p w:rsidR="002E71CB" w:rsidRPr="00656505" w:rsidRDefault="00CC310A" w:rsidP="00CC310A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Антикоагулянт цитрату декстроз</w:t>
            </w:r>
            <w:r w:rsidR="006D3816" w:rsidRPr="00656505">
              <w:rPr>
                <w:lang w:val="uk-UA"/>
              </w:rPr>
              <w:t>и</w:t>
            </w:r>
            <w:r w:rsidRPr="00656505">
              <w:rPr>
                <w:lang w:val="uk-UA"/>
              </w:rPr>
              <w:t xml:space="preserve"> розчин   </w:t>
            </w:r>
            <w:r w:rsidR="006D3816" w:rsidRPr="00656505">
              <w:rPr>
                <w:lang w:val="uk-UA"/>
              </w:rPr>
              <w:t xml:space="preserve"> </w:t>
            </w:r>
            <w:r w:rsidRPr="00656505">
              <w:rPr>
                <w:lang w:val="uk-UA"/>
              </w:rPr>
              <w:t>А(АЦД-А)</w:t>
            </w:r>
          </w:p>
        </w:tc>
      </w:tr>
      <w:tr w:rsidR="00CC310A" w:rsidRPr="00656505" w:rsidTr="00CC310A">
        <w:tc>
          <w:tcPr>
            <w:tcW w:w="175" w:type="pct"/>
            <w:vMerge w:val="restar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1</w:t>
            </w:r>
          </w:p>
        </w:tc>
        <w:tc>
          <w:tcPr>
            <w:tcW w:w="1164" w:type="pct"/>
            <w:vMerge w:val="restart"/>
            <w:vAlign w:val="center"/>
          </w:tcPr>
          <w:p w:rsidR="00CC310A" w:rsidRPr="00656505" w:rsidRDefault="00CC310A" w:rsidP="00656505">
            <w:r w:rsidRPr="00656505">
              <w:rPr>
                <w:lang w:val="uk-UA"/>
              </w:rPr>
              <w:t>КП «Дніпропетровська обласна станція переливання крові»</w:t>
            </w:r>
          </w:p>
        </w:tc>
        <w:tc>
          <w:tcPr>
            <w:tcW w:w="415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шт.</w:t>
            </w:r>
          </w:p>
        </w:tc>
        <w:tc>
          <w:tcPr>
            <w:tcW w:w="526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2018091512</w:t>
            </w:r>
          </w:p>
        </w:tc>
        <w:tc>
          <w:tcPr>
            <w:tcW w:w="906" w:type="pct"/>
            <w:vAlign w:val="center"/>
          </w:tcPr>
          <w:p w:rsidR="00CC310A" w:rsidRPr="00656505" w:rsidRDefault="00CC310A" w:rsidP="0033358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5000</w:t>
            </w:r>
          </w:p>
        </w:tc>
        <w:tc>
          <w:tcPr>
            <w:tcW w:w="906" w:type="pct"/>
            <w:vAlign w:val="center"/>
          </w:tcPr>
          <w:p w:rsidR="00CC310A" w:rsidRPr="00656505" w:rsidRDefault="00CC310A" w:rsidP="0032537D">
            <w:pPr>
              <w:jc w:val="center"/>
              <w:rPr>
                <w:lang w:val="uk-UA"/>
              </w:rPr>
            </w:pPr>
          </w:p>
        </w:tc>
        <w:tc>
          <w:tcPr>
            <w:tcW w:w="907" w:type="pct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</w:p>
        </w:tc>
      </w:tr>
      <w:tr w:rsidR="00CC310A" w:rsidRPr="00656505" w:rsidTr="00CC310A">
        <w:tc>
          <w:tcPr>
            <w:tcW w:w="175" w:type="pct"/>
            <w:vMerge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</w:p>
        </w:tc>
        <w:tc>
          <w:tcPr>
            <w:tcW w:w="1164" w:type="pct"/>
            <w:vMerge/>
            <w:vAlign w:val="center"/>
          </w:tcPr>
          <w:p w:rsidR="00CC310A" w:rsidRPr="00656505" w:rsidRDefault="00CC310A" w:rsidP="00656505">
            <w:pPr>
              <w:rPr>
                <w:lang w:val="uk-UA"/>
              </w:rPr>
            </w:pPr>
          </w:p>
        </w:tc>
        <w:tc>
          <w:tcPr>
            <w:tcW w:w="415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шт.</w:t>
            </w:r>
          </w:p>
        </w:tc>
        <w:tc>
          <w:tcPr>
            <w:tcW w:w="526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2018091513</w:t>
            </w:r>
          </w:p>
        </w:tc>
        <w:tc>
          <w:tcPr>
            <w:tcW w:w="906" w:type="pct"/>
            <w:vAlign w:val="center"/>
          </w:tcPr>
          <w:p w:rsidR="00CC310A" w:rsidRPr="00656505" w:rsidRDefault="00CC310A" w:rsidP="0033358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3500</w:t>
            </w:r>
          </w:p>
        </w:tc>
        <w:tc>
          <w:tcPr>
            <w:tcW w:w="906" w:type="pct"/>
            <w:vAlign w:val="center"/>
          </w:tcPr>
          <w:p w:rsidR="00CC310A" w:rsidRPr="00656505" w:rsidRDefault="00CC310A" w:rsidP="0032537D">
            <w:pPr>
              <w:jc w:val="center"/>
              <w:rPr>
                <w:lang w:val="uk-UA"/>
              </w:rPr>
            </w:pPr>
          </w:p>
        </w:tc>
        <w:tc>
          <w:tcPr>
            <w:tcW w:w="907" w:type="pct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</w:p>
        </w:tc>
      </w:tr>
      <w:tr w:rsidR="00CC310A" w:rsidRPr="00656505" w:rsidTr="00CC310A">
        <w:tc>
          <w:tcPr>
            <w:tcW w:w="175" w:type="pct"/>
            <w:vMerge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</w:p>
        </w:tc>
        <w:tc>
          <w:tcPr>
            <w:tcW w:w="1164" w:type="pct"/>
            <w:vMerge/>
            <w:vAlign w:val="center"/>
          </w:tcPr>
          <w:p w:rsidR="00CC310A" w:rsidRPr="00656505" w:rsidRDefault="00CC310A" w:rsidP="00656505">
            <w:pPr>
              <w:rPr>
                <w:lang w:val="uk-UA"/>
              </w:rPr>
            </w:pPr>
          </w:p>
        </w:tc>
        <w:tc>
          <w:tcPr>
            <w:tcW w:w="415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шт.</w:t>
            </w:r>
          </w:p>
        </w:tc>
        <w:tc>
          <w:tcPr>
            <w:tcW w:w="526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051018</w:t>
            </w:r>
          </w:p>
        </w:tc>
        <w:tc>
          <w:tcPr>
            <w:tcW w:w="906" w:type="pct"/>
            <w:vAlign w:val="center"/>
          </w:tcPr>
          <w:p w:rsidR="00CC310A" w:rsidRPr="00656505" w:rsidRDefault="00CC310A" w:rsidP="00333588">
            <w:pPr>
              <w:jc w:val="center"/>
              <w:rPr>
                <w:lang w:val="uk-UA"/>
              </w:rPr>
            </w:pPr>
          </w:p>
        </w:tc>
        <w:tc>
          <w:tcPr>
            <w:tcW w:w="906" w:type="pct"/>
            <w:vAlign w:val="center"/>
          </w:tcPr>
          <w:p w:rsidR="00CC310A" w:rsidRPr="00656505" w:rsidRDefault="00CC310A" w:rsidP="0032537D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1643</w:t>
            </w:r>
          </w:p>
        </w:tc>
        <w:tc>
          <w:tcPr>
            <w:tcW w:w="907" w:type="pct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</w:p>
        </w:tc>
      </w:tr>
      <w:tr w:rsidR="00CC310A" w:rsidRPr="00656505" w:rsidTr="00CC310A">
        <w:tc>
          <w:tcPr>
            <w:tcW w:w="175" w:type="pct"/>
            <w:vMerge w:val="restar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2</w:t>
            </w:r>
          </w:p>
          <w:p w:rsidR="00CC310A" w:rsidRPr="00656505" w:rsidRDefault="00CC310A" w:rsidP="001834F8">
            <w:pPr>
              <w:jc w:val="center"/>
              <w:rPr>
                <w:lang w:val="uk-UA"/>
              </w:rPr>
            </w:pPr>
          </w:p>
        </w:tc>
        <w:tc>
          <w:tcPr>
            <w:tcW w:w="1164" w:type="pct"/>
            <w:vMerge w:val="restart"/>
            <w:vAlign w:val="center"/>
          </w:tcPr>
          <w:p w:rsidR="00CC310A" w:rsidRPr="00656505" w:rsidRDefault="00CC310A" w:rsidP="00656505">
            <w:r w:rsidRPr="00656505">
              <w:rPr>
                <w:lang w:val="uk-UA"/>
              </w:rPr>
              <w:t>Комунальний заклад «Криворізька станція переливання крові» ДОР</w:t>
            </w:r>
            <w:r w:rsidR="00656505">
              <w:rPr>
                <w:lang w:val="uk-UA"/>
              </w:rPr>
              <w:t>»</w:t>
            </w:r>
          </w:p>
        </w:tc>
        <w:tc>
          <w:tcPr>
            <w:tcW w:w="415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шт.</w:t>
            </w:r>
          </w:p>
        </w:tc>
        <w:tc>
          <w:tcPr>
            <w:tcW w:w="526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2018091511</w:t>
            </w:r>
          </w:p>
        </w:tc>
        <w:tc>
          <w:tcPr>
            <w:tcW w:w="906" w:type="pct"/>
            <w:vAlign w:val="center"/>
          </w:tcPr>
          <w:p w:rsidR="00CC310A" w:rsidRPr="00656505" w:rsidRDefault="00CC310A" w:rsidP="0033358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2885</w:t>
            </w:r>
          </w:p>
        </w:tc>
        <w:tc>
          <w:tcPr>
            <w:tcW w:w="906" w:type="pct"/>
            <w:vAlign w:val="center"/>
          </w:tcPr>
          <w:p w:rsidR="00CC310A" w:rsidRPr="00656505" w:rsidRDefault="00CC310A" w:rsidP="0032537D">
            <w:pPr>
              <w:jc w:val="center"/>
              <w:rPr>
                <w:lang w:val="uk-UA"/>
              </w:rPr>
            </w:pPr>
          </w:p>
        </w:tc>
        <w:tc>
          <w:tcPr>
            <w:tcW w:w="907" w:type="pct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</w:p>
        </w:tc>
      </w:tr>
      <w:tr w:rsidR="00CC310A" w:rsidRPr="00656505" w:rsidTr="00CC310A">
        <w:tc>
          <w:tcPr>
            <w:tcW w:w="175" w:type="pct"/>
            <w:vMerge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</w:p>
        </w:tc>
        <w:tc>
          <w:tcPr>
            <w:tcW w:w="1164" w:type="pct"/>
            <w:vMerge/>
            <w:vAlign w:val="center"/>
          </w:tcPr>
          <w:p w:rsidR="00CC310A" w:rsidRPr="00656505" w:rsidRDefault="00CC310A" w:rsidP="00656505">
            <w:pPr>
              <w:rPr>
                <w:lang w:val="uk-UA"/>
              </w:rPr>
            </w:pPr>
          </w:p>
        </w:tc>
        <w:tc>
          <w:tcPr>
            <w:tcW w:w="415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шт.</w:t>
            </w:r>
          </w:p>
        </w:tc>
        <w:tc>
          <w:tcPr>
            <w:tcW w:w="526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081018</w:t>
            </w:r>
          </w:p>
        </w:tc>
        <w:tc>
          <w:tcPr>
            <w:tcW w:w="906" w:type="pct"/>
            <w:vAlign w:val="center"/>
          </w:tcPr>
          <w:p w:rsidR="00CC310A" w:rsidRPr="00656505" w:rsidRDefault="00CC310A" w:rsidP="00333588">
            <w:pPr>
              <w:jc w:val="center"/>
              <w:rPr>
                <w:lang w:val="uk-UA"/>
              </w:rPr>
            </w:pPr>
          </w:p>
        </w:tc>
        <w:tc>
          <w:tcPr>
            <w:tcW w:w="906" w:type="pct"/>
            <w:vAlign w:val="center"/>
          </w:tcPr>
          <w:p w:rsidR="00CC310A" w:rsidRPr="00656505" w:rsidRDefault="00CC310A" w:rsidP="0032537D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771</w:t>
            </w:r>
          </w:p>
        </w:tc>
        <w:tc>
          <w:tcPr>
            <w:tcW w:w="907" w:type="pct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</w:p>
        </w:tc>
      </w:tr>
      <w:tr w:rsidR="00CC310A" w:rsidRPr="00656505" w:rsidTr="00CC310A">
        <w:tc>
          <w:tcPr>
            <w:tcW w:w="175" w:type="pct"/>
            <w:vMerge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</w:p>
        </w:tc>
        <w:tc>
          <w:tcPr>
            <w:tcW w:w="1164" w:type="pct"/>
            <w:vMerge/>
            <w:vAlign w:val="center"/>
          </w:tcPr>
          <w:p w:rsidR="00CC310A" w:rsidRPr="00656505" w:rsidRDefault="00CC310A" w:rsidP="00656505">
            <w:pPr>
              <w:rPr>
                <w:lang w:val="uk-UA"/>
              </w:rPr>
            </w:pPr>
          </w:p>
        </w:tc>
        <w:tc>
          <w:tcPr>
            <w:tcW w:w="415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шт.</w:t>
            </w:r>
          </w:p>
        </w:tc>
        <w:tc>
          <w:tcPr>
            <w:tcW w:w="526" w:type="pct"/>
            <w:vAlign w:val="center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170918</w:t>
            </w:r>
          </w:p>
        </w:tc>
        <w:tc>
          <w:tcPr>
            <w:tcW w:w="906" w:type="pct"/>
            <w:vAlign w:val="center"/>
          </w:tcPr>
          <w:p w:rsidR="00CC310A" w:rsidRPr="00656505" w:rsidRDefault="00CC310A" w:rsidP="00333588">
            <w:pPr>
              <w:jc w:val="center"/>
            </w:pPr>
          </w:p>
        </w:tc>
        <w:tc>
          <w:tcPr>
            <w:tcW w:w="906" w:type="pct"/>
            <w:vAlign w:val="center"/>
          </w:tcPr>
          <w:p w:rsidR="00CC310A" w:rsidRPr="00656505" w:rsidRDefault="00CC310A" w:rsidP="0032537D">
            <w:pPr>
              <w:jc w:val="center"/>
              <w:rPr>
                <w:lang w:val="uk-UA"/>
              </w:rPr>
            </w:pPr>
          </w:p>
        </w:tc>
        <w:tc>
          <w:tcPr>
            <w:tcW w:w="907" w:type="pct"/>
          </w:tcPr>
          <w:p w:rsidR="00CC310A" w:rsidRPr="00656505" w:rsidRDefault="00CC310A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176</w:t>
            </w:r>
          </w:p>
        </w:tc>
      </w:tr>
      <w:tr w:rsidR="00A76319" w:rsidRPr="00656505" w:rsidTr="00CC310A">
        <w:tc>
          <w:tcPr>
            <w:tcW w:w="175" w:type="pct"/>
            <w:vAlign w:val="center"/>
          </w:tcPr>
          <w:p w:rsidR="00A76319" w:rsidRPr="00656505" w:rsidRDefault="00A76319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3</w:t>
            </w:r>
          </w:p>
        </w:tc>
        <w:tc>
          <w:tcPr>
            <w:tcW w:w="1164" w:type="pct"/>
            <w:vAlign w:val="center"/>
          </w:tcPr>
          <w:p w:rsidR="00A76319" w:rsidRPr="00656505" w:rsidRDefault="00A76319" w:rsidP="00656505">
            <w:pPr>
              <w:rPr>
                <w:lang w:val="uk-UA"/>
              </w:rPr>
            </w:pPr>
            <w:r w:rsidRPr="00656505">
              <w:rPr>
                <w:lang w:val="uk-UA"/>
              </w:rPr>
              <w:t>Комунальний заклад «</w:t>
            </w:r>
            <w:proofErr w:type="spellStart"/>
            <w:r w:rsidRPr="00656505">
              <w:rPr>
                <w:lang w:val="uk-UA"/>
              </w:rPr>
              <w:t>Синельниківська</w:t>
            </w:r>
            <w:proofErr w:type="spellEnd"/>
            <w:r w:rsidRPr="00656505">
              <w:rPr>
                <w:lang w:val="uk-UA"/>
              </w:rPr>
              <w:t xml:space="preserve"> центральна районна лікарня № 4» ДОР</w:t>
            </w:r>
            <w:r w:rsidR="00656505">
              <w:rPr>
                <w:lang w:val="uk-UA"/>
              </w:rPr>
              <w:t>»</w:t>
            </w:r>
          </w:p>
        </w:tc>
        <w:tc>
          <w:tcPr>
            <w:tcW w:w="415" w:type="pct"/>
            <w:vAlign w:val="center"/>
          </w:tcPr>
          <w:p w:rsidR="00A76319" w:rsidRPr="00656505" w:rsidRDefault="005357B4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шт.</w:t>
            </w:r>
          </w:p>
        </w:tc>
        <w:tc>
          <w:tcPr>
            <w:tcW w:w="526" w:type="pct"/>
            <w:vAlign w:val="center"/>
          </w:tcPr>
          <w:p w:rsidR="00A76319" w:rsidRPr="00656505" w:rsidRDefault="005357B4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2018091513</w:t>
            </w:r>
          </w:p>
        </w:tc>
        <w:tc>
          <w:tcPr>
            <w:tcW w:w="906" w:type="pct"/>
            <w:vAlign w:val="center"/>
          </w:tcPr>
          <w:p w:rsidR="00A76319" w:rsidRPr="00656505" w:rsidRDefault="005357B4" w:rsidP="0033358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500</w:t>
            </w:r>
          </w:p>
        </w:tc>
        <w:tc>
          <w:tcPr>
            <w:tcW w:w="906" w:type="pct"/>
            <w:vAlign w:val="center"/>
          </w:tcPr>
          <w:p w:rsidR="00A76319" w:rsidRPr="00656505" w:rsidRDefault="00A76319" w:rsidP="0032537D">
            <w:pPr>
              <w:jc w:val="center"/>
              <w:rPr>
                <w:lang w:val="uk-UA"/>
              </w:rPr>
            </w:pPr>
          </w:p>
        </w:tc>
        <w:tc>
          <w:tcPr>
            <w:tcW w:w="907" w:type="pct"/>
          </w:tcPr>
          <w:p w:rsidR="00A76319" w:rsidRPr="00656505" w:rsidRDefault="00A76319" w:rsidP="001834F8">
            <w:pPr>
              <w:jc w:val="center"/>
              <w:rPr>
                <w:lang w:val="uk-UA"/>
              </w:rPr>
            </w:pPr>
          </w:p>
        </w:tc>
      </w:tr>
      <w:tr w:rsidR="005357B4" w:rsidRPr="00656505" w:rsidTr="00CC310A">
        <w:tc>
          <w:tcPr>
            <w:tcW w:w="175" w:type="pct"/>
            <w:vAlign w:val="center"/>
          </w:tcPr>
          <w:p w:rsidR="005357B4" w:rsidRPr="00656505" w:rsidRDefault="005357B4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4</w:t>
            </w:r>
          </w:p>
        </w:tc>
        <w:tc>
          <w:tcPr>
            <w:tcW w:w="1164" w:type="pct"/>
            <w:vAlign w:val="center"/>
          </w:tcPr>
          <w:p w:rsidR="005357B4" w:rsidRPr="00656505" w:rsidRDefault="00656505" w:rsidP="00656505">
            <w:pPr>
              <w:rPr>
                <w:lang w:val="uk-UA"/>
              </w:rPr>
            </w:pPr>
            <w:r>
              <w:rPr>
                <w:lang w:val="uk-UA"/>
              </w:rPr>
              <w:t>Департамент охорони здоров’я населення Дніпровської міської ради для комунального</w:t>
            </w:r>
            <w:r w:rsidR="005357B4" w:rsidRPr="00656505">
              <w:rPr>
                <w:lang w:val="uk-UA"/>
              </w:rPr>
              <w:t xml:space="preserve"> заклад</w:t>
            </w:r>
            <w:r>
              <w:rPr>
                <w:lang w:val="uk-UA"/>
              </w:rPr>
              <w:t>у</w:t>
            </w:r>
            <w:r w:rsidR="005357B4" w:rsidRPr="00656505">
              <w:rPr>
                <w:lang w:val="uk-UA"/>
              </w:rPr>
              <w:t xml:space="preserve"> «Дніпровське клінічне об’єднання</w:t>
            </w:r>
            <w:r>
              <w:rPr>
                <w:lang w:val="uk-UA"/>
              </w:rPr>
              <w:t xml:space="preserve"> швидкої медичної допомоги</w:t>
            </w:r>
            <w:r w:rsidR="005357B4" w:rsidRPr="00656505">
              <w:rPr>
                <w:lang w:val="uk-UA"/>
              </w:rPr>
              <w:t>» Д</w:t>
            </w:r>
            <w:r>
              <w:rPr>
                <w:lang w:val="uk-UA"/>
              </w:rPr>
              <w:t>МР»</w:t>
            </w:r>
            <w:r w:rsidR="005357B4" w:rsidRPr="00656505">
              <w:rPr>
                <w:lang w:val="uk-UA"/>
              </w:rPr>
              <w:t xml:space="preserve"> </w:t>
            </w:r>
          </w:p>
        </w:tc>
        <w:tc>
          <w:tcPr>
            <w:tcW w:w="415" w:type="pct"/>
            <w:vAlign w:val="center"/>
          </w:tcPr>
          <w:p w:rsidR="005357B4" w:rsidRPr="00656505" w:rsidRDefault="005357B4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шт.</w:t>
            </w:r>
          </w:p>
        </w:tc>
        <w:tc>
          <w:tcPr>
            <w:tcW w:w="526" w:type="pct"/>
            <w:vAlign w:val="center"/>
          </w:tcPr>
          <w:p w:rsidR="005357B4" w:rsidRPr="00656505" w:rsidRDefault="005357B4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2018091513</w:t>
            </w:r>
          </w:p>
        </w:tc>
        <w:tc>
          <w:tcPr>
            <w:tcW w:w="906" w:type="pct"/>
            <w:vAlign w:val="center"/>
          </w:tcPr>
          <w:p w:rsidR="005357B4" w:rsidRPr="00656505" w:rsidRDefault="005357B4" w:rsidP="0033358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500</w:t>
            </w:r>
          </w:p>
        </w:tc>
        <w:tc>
          <w:tcPr>
            <w:tcW w:w="906" w:type="pct"/>
            <w:vAlign w:val="center"/>
          </w:tcPr>
          <w:p w:rsidR="005357B4" w:rsidRPr="00656505" w:rsidRDefault="005357B4" w:rsidP="0032537D">
            <w:pPr>
              <w:jc w:val="center"/>
              <w:rPr>
                <w:lang w:val="uk-UA"/>
              </w:rPr>
            </w:pPr>
          </w:p>
        </w:tc>
        <w:tc>
          <w:tcPr>
            <w:tcW w:w="907" w:type="pct"/>
          </w:tcPr>
          <w:p w:rsidR="005357B4" w:rsidRPr="00656505" w:rsidRDefault="005357B4" w:rsidP="001834F8">
            <w:pPr>
              <w:jc w:val="center"/>
              <w:rPr>
                <w:lang w:val="uk-UA"/>
              </w:rPr>
            </w:pPr>
          </w:p>
        </w:tc>
      </w:tr>
      <w:tr w:rsidR="005357B4" w:rsidRPr="00656505" w:rsidTr="00CC310A">
        <w:tc>
          <w:tcPr>
            <w:tcW w:w="175" w:type="pct"/>
            <w:vAlign w:val="center"/>
          </w:tcPr>
          <w:p w:rsidR="005357B4" w:rsidRPr="00656505" w:rsidRDefault="005357B4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5</w:t>
            </w:r>
          </w:p>
        </w:tc>
        <w:tc>
          <w:tcPr>
            <w:tcW w:w="1164" w:type="pct"/>
            <w:vAlign w:val="center"/>
          </w:tcPr>
          <w:p w:rsidR="005357B4" w:rsidRPr="00656505" w:rsidRDefault="005357B4" w:rsidP="00656505">
            <w:pPr>
              <w:rPr>
                <w:lang w:val="uk-UA"/>
              </w:rPr>
            </w:pPr>
            <w:r w:rsidRPr="00656505">
              <w:rPr>
                <w:lang w:val="uk-UA"/>
              </w:rPr>
              <w:t xml:space="preserve">Комунальний заклад «Дніпропетровська міська багатопрофільна клінічна лікарня                № 4» ДОР </w:t>
            </w:r>
          </w:p>
        </w:tc>
        <w:tc>
          <w:tcPr>
            <w:tcW w:w="415" w:type="pct"/>
            <w:vAlign w:val="center"/>
          </w:tcPr>
          <w:p w:rsidR="005357B4" w:rsidRPr="00656505" w:rsidRDefault="006D3816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шт.</w:t>
            </w:r>
          </w:p>
        </w:tc>
        <w:tc>
          <w:tcPr>
            <w:tcW w:w="526" w:type="pct"/>
            <w:vAlign w:val="center"/>
          </w:tcPr>
          <w:p w:rsidR="005357B4" w:rsidRPr="00656505" w:rsidRDefault="006D3816" w:rsidP="001834F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2018091513</w:t>
            </w:r>
          </w:p>
        </w:tc>
        <w:tc>
          <w:tcPr>
            <w:tcW w:w="906" w:type="pct"/>
            <w:vAlign w:val="center"/>
          </w:tcPr>
          <w:p w:rsidR="005357B4" w:rsidRPr="00656505" w:rsidRDefault="006D3816" w:rsidP="00333588">
            <w:pPr>
              <w:jc w:val="center"/>
              <w:rPr>
                <w:lang w:val="uk-UA"/>
              </w:rPr>
            </w:pPr>
            <w:r w:rsidRPr="00656505">
              <w:rPr>
                <w:lang w:val="uk-UA"/>
              </w:rPr>
              <w:t>500</w:t>
            </w:r>
          </w:p>
        </w:tc>
        <w:tc>
          <w:tcPr>
            <w:tcW w:w="906" w:type="pct"/>
            <w:vAlign w:val="center"/>
          </w:tcPr>
          <w:p w:rsidR="005357B4" w:rsidRPr="00656505" w:rsidRDefault="005357B4" w:rsidP="0032537D">
            <w:pPr>
              <w:jc w:val="center"/>
              <w:rPr>
                <w:lang w:val="uk-UA"/>
              </w:rPr>
            </w:pPr>
          </w:p>
        </w:tc>
        <w:tc>
          <w:tcPr>
            <w:tcW w:w="907" w:type="pct"/>
          </w:tcPr>
          <w:p w:rsidR="005357B4" w:rsidRPr="00656505" w:rsidRDefault="005357B4" w:rsidP="001834F8">
            <w:pPr>
              <w:jc w:val="center"/>
              <w:rPr>
                <w:lang w:val="uk-UA"/>
              </w:rPr>
            </w:pPr>
          </w:p>
        </w:tc>
      </w:tr>
    </w:tbl>
    <w:p w:rsidR="002E71CB" w:rsidRDefault="002E71CB" w:rsidP="00283D0E">
      <w:pPr>
        <w:rPr>
          <w:sz w:val="26"/>
          <w:szCs w:val="26"/>
          <w:lang w:val="uk-UA"/>
        </w:rPr>
      </w:pPr>
    </w:p>
    <w:p w:rsidR="005357B4" w:rsidRDefault="00656505" w:rsidP="00283D0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</w:t>
      </w:r>
    </w:p>
    <w:p w:rsidR="005357B4" w:rsidRDefault="00656505" w:rsidP="00283D0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Заступник директора – начальник управління                                                                                                                              О.П. </w:t>
      </w:r>
      <w:proofErr w:type="spellStart"/>
      <w:r>
        <w:rPr>
          <w:sz w:val="26"/>
          <w:szCs w:val="26"/>
          <w:lang w:val="uk-UA"/>
        </w:rPr>
        <w:t>Григорук</w:t>
      </w:r>
      <w:proofErr w:type="spellEnd"/>
    </w:p>
    <w:p w:rsidR="005357B4" w:rsidRDefault="005357B4" w:rsidP="00283D0E">
      <w:pPr>
        <w:rPr>
          <w:sz w:val="26"/>
          <w:szCs w:val="26"/>
          <w:lang w:val="uk-UA"/>
        </w:rPr>
      </w:pPr>
    </w:p>
    <w:sectPr w:rsidR="005357B4" w:rsidSect="00656505">
      <w:pgSz w:w="16838" w:h="11906" w:orient="landscape"/>
      <w:pgMar w:top="1701" w:right="539" w:bottom="851" w:left="289" w:header="99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048" w:rsidRDefault="00430048">
      <w:r>
        <w:separator/>
      </w:r>
    </w:p>
  </w:endnote>
  <w:endnote w:type="continuationSeparator" w:id="0">
    <w:p w:rsidR="00430048" w:rsidRDefault="0043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BEB" w:rsidRDefault="00167BE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BEB" w:rsidRDefault="00167BE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BEB" w:rsidRDefault="00167B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048" w:rsidRDefault="00430048">
      <w:r>
        <w:separator/>
      </w:r>
    </w:p>
  </w:footnote>
  <w:footnote w:type="continuationSeparator" w:id="0">
    <w:p w:rsidR="00430048" w:rsidRDefault="00430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BEB" w:rsidRDefault="00167BE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505" w:rsidRDefault="00656505" w:rsidP="00656505">
    <w:pPr>
      <w:pStyle w:val="a5"/>
      <w:jc w:val="center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 w:rsidR="00167BEB">
      <w:rPr>
        <w:lang w:val="uk-UA"/>
      </w:rPr>
      <w:t xml:space="preserve">          </w:t>
    </w:r>
    <w:bookmarkStart w:id="0" w:name="_GoBack"/>
    <w:bookmarkEnd w:id="0"/>
    <w:r>
      <w:rPr>
        <w:lang w:val="uk-UA"/>
      </w:rPr>
      <w:t>Додаток наказу ДОЗ ОДА</w:t>
    </w:r>
  </w:p>
  <w:p w:rsidR="00656505" w:rsidRPr="00656505" w:rsidRDefault="00167BEB" w:rsidP="00656505">
    <w:pPr>
      <w:pStyle w:val="a5"/>
      <w:jc w:val="right"/>
      <w:rPr>
        <w:lang w:val="uk-UA"/>
      </w:rPr>
    </w:pPr>
    <w:r>
      <w:rPr>
        <w:u w:val="single"/>
        <w:lang w:val="uk-UA"/>
      </w:rPr>
      <w:t xml:space="preserve">22.01.2019  </w:t>
    </w:r>
    <w:r w:rsidR="00656505">
      <w:rPr>
        <w:lang w:val="uk-UA"/>
      </w:rPr>
      <w:t xml:space="preserve">№ </w:t>
    </w:r>
    <w:r>
      <w:rPr>
        <w:u w:val="single"/>
        <w:lang w:val="uk-UA"/>
      </w:rPr>
      <w:t>100/0/197-19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BEB" w:rsidRDefault="00167B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4C5A2C"/>
    <w:multiLevelType w:val="hybridMultilevel"/>
    <w:tmpl w:val="24C04EBC"/>
    <w:lvl w:ilvl="0" w:tplc="461C0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53984"/>
    <w:rsid w:val="00071881"/>
    <w:rsid w:val="00075D68"/>
    <w:rsid w:val="00082307"/>
    <w:rsid w:val="00087933"/>
    <w:rsid w:val="000A123E"/>
    <w:rsid w:val="000C3AE7"/>
    <w:rsid w:val="000E7E68"/>
    <w:rsid w:val="000F6B0B"/>
    <w:rsid w:val="00105865"/>
    <w:rsid w:val="001072C0"/>
    <w:rsid w:val="00114BBD"/>
    <w:rsid w:val="00114BE5"/>
    <w:rsid w:val="00116342"/>
    <w:rsid w:val="0011689C"/>
    <w:rsid w:val="00120DF0"/>
    <w:rsid w:val="0012266E"/>
    <w:rsid w:val="001373F8"/>
    <w:rsid w:val="0015526D"/>
    <w:rsid w:val="00167416"/>
    <w:rsid w:val="00167BEB"/>
    <w:rsid w:val="00175700"/>
    <w:rsid w:val="001960B9"/>
    <w:rsid w:val="001B461F"/>
    <w:rsid w:val="001C7767"/>
    <w:rsid w:val="001F2131"/>
    <w:rsid w:val="001F62C8"/>
    <w:rsid w:val="001F7C22"/>
    <w:rsid w:val="002024C7"/>
    <w:rsid w:val="00240B34"/>
    <w:rsid w:val="002455D8"/>
    <w:rsid w:val="00256D70"/>
    <w:rsid w:val="002606F9"/>
    <w:rsid w:val="00282EF1"/>
    <w:rsid w:val="00283D0E"/>
    <w:rsid w:val="002A20E8"/>
    <w:rsid w:val="002C4854"/>
    <w:rsid w:val="002C5DF0"/>
    <w:rsid w:val="002C6F43"/>
    <w:rsid w:val="002C7908"/>
    <w:rsid w:val="002D0F42"/>
    <w:rsid w:val="002D46B3"/>
    <w:rsid w:val="002E71CB"/>
    <w:rsid w:val="00307FEE"/>
    <w:rsid w:val="00317A30"/>
    <w:rsid w:val="0032537D"/>
    <w:rsid w:val="00326026"/>
    <w:rsid w:val="00333588"/>
    <w:rsid w:val="003412C1"/>
    <w:rsid w:val="00364228"/>
    <w:rsid w:val="003D79C0"/>
    <w:rsid w:val="003F1D02"/>
    <w:rsid w:val="00412C0F"/>
    <w:rsid w:val="004164C8"/>
    <w:rsid w:val="0042188C"/>
    <w:rsid w:val="00430048"/>
    <w:rsid w:val="00450BC2"/>
    <w:rsid w:val="00454836"/>
    <w:rsid w:val="004711FE"/>
    <w:rsid w:val="00480790"/>
    <w:rsid w:val="00485659"/>
    <w:rsid w:val="0049262F"/>
    <w:rsid w:val="00495B87"/>
    <w:rsid w:val="004B3954"/>
    <w:rsid w:val="004C1954"/>
    <w:rsid w:val="004D622B"/>
    <w:rsid w:val="004E100E"/>
    <w:rsid w:val="004E7509"/>
    <w:rsid w:val="005023DB"/>
    <w:rsid w:val="00512F1D"/>
    <w:rsid w:val="005357B4"/>
    <w:rsid w:val="00571914"/>
    <w:rsid w:val="00575C21"/>
    <w:rsid w:val="0058662C"/>
    <w:rsid w:val="00591686"/>
    <w:rsid w:val="005962A1"/>
    <w:rsid w:val="005A26B0"/>
    <w:rsid w:val="005B34EB"/>
    <w:rsid w:val="005B5B81"/>
    <w:rsid w:val="005B6190"/>
    <w:rsid w:val="005C29DD"/>
    <w:rsid w:val="005C2A69"/>
    <w:rsid w:val="005D053E"/>
    <w:rsid w:val="005E38EA"/>
    <w:rsid w:val="005F6D92"/>
    <w:rsid w:val="00656505"/>
    <w:rsid w:val="0067294D"/>
    <w:rsid w:val="00680659"/>
    <w:rsid w:val="00685F7F"/>
    <w:rsid w:val="006A36B0"/>
    <w:rsid w:val="006B2D97"/>
    <w:rsid w:val="006D3816"/>
    <w:rsid w:val="006D44C6"/>
    <w:rsid w:val="006F1EBA"/>
    <w:rsid w:val="006F59E3"/>
    <w:rsid w:val="00703442"/>
    <w:rsid w:val="00713501"/>
    <w:rsid w:val="0071610F"/>
    <w:rsid w:val="00717B08"/>
    <w:rsid w:val="00717CA6"/>
    <w:rsid w:val="00736E8E"/>
    <w:rsid w:val="0074097E"/>
    <w:rsid w:val="00757CB5"/>
    <w:rsid w:val="00781C7F"/>
    <w:rsid w:val="007918D7"/>
    <w:rsid w:val="007A2FB0"/>
    <w:rsid w:val="007D04F5"/>
    <w:rsid w:val="007D3A48"/>
    <w:rsid w:val="007F420D"/>
    <w:rsid w:val="007F4749"/>
    <w:rsid w:val="00823808"/>
    <w:rsid w:val="008258D0"/>
    <w:rsid w:val="00834409"/>
    <w:rsid w:val="00850A9F"/>
    <w:rsid w:val="00854F08"/>
    <w:rsid w:val="00854FB7"/>
    <w:rsid w:val="0086212A"/>
    <w:rsid w:val="00870EA3"/>
    <w:rsid w:val="00873E60"/>
    <w:rsid w:val="00884571"/>
    <w:rsid w:val="00890F17"/>
    <w:rsid w:val="008D031E"/>
    <w:rsid w:val="008D7231"/>
    <w:rsid w:val="008F0016"/>
    <w:rsid w:val="009052F3"/>
    <w:rsid w:val="009114C8"/>
    <w:rsid w:val="00913592"/>
    <w:rsid w:val="00916DF2"/>
    <w:rsid w:val="009374AE"/>
    <w:rsid w:val="00940B40"/>
    <w:rsid w:val="00943EB8"/>
    <w:rsid w:val="00966F9C"/>
    <w:rsid w:val="009E216B"/>
    <w:rsid w:val="00A0429E"/>
    <w:rsid w:val="00A052F0"/>
    <w:rsid w:val="00A1696E"/>
    <w:rsid w:val="00A17C9E"/>
    <w:rsid w:val="00A20167"/>
    <w:rsid w:val="00A55A76"/>
    <w:rsid w:val="00A615D8"/>
    <w:rsid w:val="00A6161C"/>
    <w:rsid w:val="00A76319"/>
    <w:rsid w:val="00A840CA"/>
    <w:rsid w:val="00AA6D5C"/>
    <w:rsid w:val="00AB0A9C"/>
    <w:rsid w:val="00AD39A1"/>
    <w:rsid w:val="00B03532"/>
    <w:rsid w:val="00B03BF1"/>
    <w:rsid w:val="00B12BB6"/>
    <w:rsid w:val="00B25817"/>
    <w:rsid w:val="00B3430D"/>
    <w:rsid w:val="00B52C07"/>
    <w:rsid w:val="00B71648"/>
    <w:rsid w:val="00B73BB8"/>
    <w:rsid w:val="00B7583A"/>
    <w:rsid w:val="00BB381D"/>
    <w:rsid w:val="00BD59FA"/>
    <w:rsid w:val="00BE56C4"/>
    <w:rsid w:val="00C079F7"/>
    <w:rsid w:val="00C26EC2"/>
    <w:rsid w:val="00C27BDE"/>
    <w:rsid w:val="00C27DFC"/>
    <w:rsid w:val="00C75577"/>
    <w:rsid w:val="00C83166"/>
    <w:rsid w:val="00C95853"/>
    <w:rsid w:val="00CC0A4E"/>
    <w:rsid w:val="00CC310A"/>
    <w:rsid w:val="00CC3313"/>
    <w:rsid w:val="00CC60D6"/>
    <w:rsid w:val="00CC7CA5"/>
    <w:rsid w:val="00CF61A9"/>
    <w:rsid w:val="00D320F7"/>
    <w:rsid w:val="00D43FE9"/>
    <w:rsid w:val="00D479EE"/>
    <w:rsid w:val="00D633CB"/>
    <w:rsid w:val="00D91657"/>
    <w:rsid w:val="00DC10D3"/>
    <w:rsid w:val="00DC372B"/>
    <w:rsid w:val="00DC5E7B"/>
    <w:rsid w:val="00DC703E"/>
    <w:rsid w:val="00DF37D4"/>
    <w:rsid w:val="00E05B20"/>
    <w:rsid w:val="00E0779F"/>
    <w:rsid w:val="00E25BD5"/>
    <w:rsid w:val="00E53589"/>
    <w:rsid w:val="00E911F4"/>
    <w:rsid w:val="00EA3EAA"/>
    <w:rsid w:val="00EE0D59"/>
    <w:rsid w:val="00EE4118"/>
    <w:rsid w:val="00F02D45"/>
    <w:rsid w:val="00F10DFB"/>
    <w:rsid w:val="00F17E38"/>
    <w:rsid w:val="00F646A1"/>
    <w:rsid w:val="00F70CA9"/>
    <w:rsid w:val="00F730B7"/>
    <w:rsid w:val="00F763E4"/>
    <w:rsid w:val="00F82FE6"/>
    <w:rsid w:val="00F87912"/>
    <w:rsid w:val="00F97ACC"/>
    <w:rsid w:val="00FA68B6"/>
    <w:rsid w:val="00FB612A"/>
    <w:rsid w:val="00FB633D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2A94F-66E4-4675-8274-284207F6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4</cp:revision>
  <cp:lastPrinted>2019-01-11T20:38:00Z</cp:lastPrinted>
  <dcterms:created xsi:type="dcterms:W3CDTF">2019-01-22T13:55:00Z</dcterms:created>
  <dcterms:modified xsi:type="dcterms:W3CDTF">2019-01-28T17:51:00Z</dcterms:modified>
</cp:coreProperties>
</file>